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0B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A0B" w:rsidRDefault="00107A0B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Pr="004B443C">
        <w:rPr>
          <w:rFonts w:ascii="Times New Roman" w:hAnsi="Times New Roman" w:cs="Times New Roman"/>
          <w:b/>
          <w:sz w:val="24"/>
          <w:szCs w:val="24"/>
        </w:rPr>
        <w:t>,,</w:t>
      </w:r>
      <w:r w:rsidR="00CD46AB">
        <w:rPr>
          <w:rFonts w:ascii="Times New Roman" w:hAnsi="Times New Roman" w:cs="Times New Roman"/>
          <w:b/>
          <w:sz w:val="24"/>
          <w:szCs w:val="24"/>
        </w:rPr>
        <w:t xml:space="preserve">Nõva </w:t>
      </w:r>
      <w:proofErr w:type="spellStart"/>
      <w:r w:rsidR="00CD46AB">
        <w:rPr>
          <w:rFonts w:ascii="Times New Roman" w:hAnsi="Times New Roman" w:cs="Times New Roman"/>
          <w:b/>
          <w:sz w:val="24"/>
          <w:szCs w:val="24"/>
        </w:rPr>
        <w:t>Laimi</w:t>
      </w:r>
      <w:proofErr w:type="spellEnd"/>
      <w:r w:rsidR="00CD46AB">
        <w:rPr>
          <w:rFonts w:ascii="Times New Roman" w:hAnsi="Times New Roman" w:cs="Times New Roman"/>
          <w:b/>
          <w:sz w:val="24"/>
          <w:szCs w:val="24"/>
        </w:rPr>
        <w:t xml:space="preserve"> bussipeatuse, Nõva pakiautomaadi ja Nõva tänavavalgustuse rajamiseks</w:t>
      </w:r>
      <w:r w:rsidR="004B443C">
        <w:rPr>
          <w:rFonts w:ascii="Times New Roman" w:eastAsia="Times New Roman" w:hAnsi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vastavalt hanketeates ja hankedokumentides esitatud tingimustele.</w:t>
      </w:r>
    </w:p>
    <w:p w:rsidR="000B3D74" w:rsidRPr="00E27937" w:rsidRDefault="000B3D74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CD46AB" w:rsidRDefault="00107A0B" w:rsidP="003538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53821">
        <w:rPr>
          <w:rFonts w:ascii="Times New Roman" w:hAnsi="Times New Roman" w:cs="Times New Roman"/>
          <w:sz w:val="24"/>
          <w:szCs w:val="24"/>
        </w:rPr>
        <w:t xml:space="preserve">Hanke eesmärk on </w:t>
      </w:r>
      <w:r w:rsid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>Lääne-Nigula valla:</w:t>
      </w:r>
    </w:p>
    <w:p w:rsidR="00CD46AB" w:rsidRPr="00CD46AB" w:rsidRDefault="00CD46AB" w:rsidP="00CD46AB">
      <w:pPr>
        <w:pStyle w:val="Loendilik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>Nõva</w:t>
      </w:r>
      <w:r w:rsidR="001F6EE4"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külas </w:t>
      </w:r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bussipeatuse valgustuse rajamine (vastavalt </w:t>
      </w:r>
      <w:proofErr w:type="spellStart"/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>Roadplan</w:t>
      </w:r>
      <w:proofErr w:type="spellEnd"/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OÜ Sidevarustuse ja </w:t>
      </w:r>
      <w:proofErr w:type="spellStart"/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>välisvalgustuse</w:t>
      </w:r>
      <w:proofErr w:type="spellEnd"/>
      <w:r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osa põhiprojektile töö nr 22055)</w:t>
      </w:r>
    </w:p>
    <w:p w:rsidR="00CD46AB" w:rsidRDefault="00CD46AB" w:rsidP="00CD46AB">
      <w:pPr>
        <w:pStyle w:val="Loendilik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Nõva küla pakiautomaadi valgustuse</w:t>
      </w:r>
      <w:r w:rsidR="00C623C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rajamine</w:t>
      </w:r>
      <w:r w:rsidR="00C623C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(tuleb kohapeal va</w:t>
      </w:r>
      <w:r w:rsidR="00B1708E">
        <w:rPr>
          <w:rFonts w:ascii="Times New Roman" w:eastAsia="Times New Roman" w:hAnsi="Times New Roman" w:cs="Times New Roman"/>
          <w:sz w:val="24"/>
          <w:szCs w:val="24"/>
          <w:lang w:eastAsia="zh-CN"/>
        </w:rPr>
        <w:t>adata ja pakkuda optimaalseim la</w:t>
      </w:r>
      <w:r w:rsidR="00C623C1">
        <w:rPr>
          <w:rFonts w:ascii="Times New Roman" w:eastAsia="Times New Roman" w:hAnsi="Times New Roman" w:cs="Times New Roman"/>
          <w:sz w:val="24"/>
          <w:szCs w:val="24"/>
          <w:lang w:eastAsia="zh-CN"/>
        </w:rPr>
        <w:t>hendus</w:t>
      </w:r>
      <w:r w:rsidR="00B1708E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353821" w:rsidRDefault="00CD46AB" w:rsidP="00CD46AB">
      <w:pPr>
        <w:pStyle w:val="Loendilik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Nõva küla tänavavalgustuse laternate vahetus (11 tk)</w:t>
      </w:r>
      <w:r w:rsidR="001F6EE4" w:rsidRP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B1708E" w:rsidRPr="00B1708E" w:rsidRDefault="00B1708E" w:rsidP="00B170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Kasutada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Roadplan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OÜ projektis soovitatud valgusteid.</w:t>
      </w:r>
    </w:p>
    <w:p w:rsidR="006E40D9" w:rsidRDefault="00107A0B" w:rsidP="006E40D9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Teave </w:t>
      </w:r>
      <w:r w:rsid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töö sisu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ja muude detailide kohta on täpsemalt väl</w:t>
      </w:r>
      <w:r w:rsidR="001F6EE4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ja toodud </w:t>
      </w:r>
      <w:r w:rsidR="00CD46AB">
        <w:rPr>
          <w:rFonts w:eastAsiaTheme="minorHAnsi" w:cs="Times New Roman"/>
          <w:b w:val="0"/>
          <w:bCs w:val="0"/>
          <w:caps w:val="0"/>
          <w:color w:val="auto"/>
          <w:szCs w:val="24"/>
        </w:rPr>
        <w:t>lisades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>.</w:t>
      </w:r>
    </w:p>
    <w:p w:rsidR="006E40D9" w:rsidRPr="00695C74" w:rsidRDefault="006E40D9" w:rsidP="006E40D9">
      <w:pPr>
        <w:pStyle w:val="Style1"/>
        <w:numPr>
          <w:ilvl w:val="0"/>
          <w:numId w:val="0"/>
        </w:numPr>
        <w:spacing w:before="0" w:after="24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>
        <w:rPr>
          <w:rFonts w:ascii="Times New Roman" w:hAnsi="Times New Roman" w:cs="Times New Roman"/>
          <w:sz w:val="24"/>
          <w:szCs w:val="24"/>
        </w:rPr>
        <w:t>kantud äriregistrisse.</w:t>
      </w:r>
    </w:p>
    <w:p w:rsidR="00107A0B" w:rsidRPr="00352DB0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107A0B" w:rsidRPr="006E40D9" w:rsidRDefault="00107A0B" w:rsidP="006E40D9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3 kohasel vormil.</w:t>
      </w:r>
    </w:p>
    <w:p w:rsidR="00107A0B" w:rsidRPr="004C3BFB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6C6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D96C67">
        <w:rPr>
          <w:rFonts w:ascii="Times New Roman" w:hAnsi="Times New Roman" w:cs="Times New Roman"/>
          <w:b/>
          <w:sz w:val="24"/>
          <w:szCs w:val="24"/>
        </w:rPr>
        <w:t>hiljemalt</w:t>
      </w:r>
      <w:r w:rsidRPr="00D96C67">
        <w:rPr>
          <w:rFonts w:ascii="Times New Roman" w:hAnsi="Times New Roman" w:cs="Times New Roman"/>
          <w:sz w:val="24"/>
          <w:szCs w:val="24"/>
        </w:rPr>
        <w:t xml:space="preserve"> </w:t>
      </w:r>
      <w:r w:rsidR="00464B32">
        <w:rPr>
          <w:rFonts w:ascii="Times New Roman" w:hAnsi="Times New Roman" w:cs="Times New Roman"/>
          <w:b/>
          <w:sz w:val="24"/>
          <w:szCs w:val="24"/>
        </w:rPr>
        <w:t>21</w:t>
      </w:r>
      <w:r w:rsidRPr="00D96C67">
        <w:rPr>
          <w:rFonts w:ascii="Times New Roman" w:hAnsi="Times New Roman" w:cs="Times New Roman"/>
          <w:b/>
          <w:sz w:val="24"/>
          <w:szCs w:val="24"/>
        </w:rPr>
        <w:t>.</w:t>
      </w:r>
      <w:r w:rsidR="00464B32">
        <w:rPr>
          <w:rFonts w:ascii="Times New Roman" w:hAnsi="Times New Roman" w:cs="Times New Roman"/>
          <w:b/>
          <w:sz w:val="24"/>
          <w:szCs w:val="24"/>
        </w:rPr>
        <w:t>08</w:t>
      </w:r>
      <w:bookmarkStart w:id="0" w:name="_GoBack"/>
      <w:bookmarkEnd w:id="0"/>
      <w:r w:rsidRPr="00D96C67">
        <w:rPr>
          <w:rFonts w:ascii="Times New Roman" w:hAnsi="Times New Roman" w:cs="Times New Roman"/>
          <w:b/>
          <w:sz w:val="24"/>
          <w:szCs w:val="24"/>
        </w:rPr>
        <w:t>.202</w:t>
      </w:r>
      <w:r w:rsidR="00CD5A1E" w:rsidRPr="00D96C67">
        <w:rPr>
          <w:rFonts w:ascii="Times New Roman" w:hAnsi="Times New Roman" w:cs="Times New Roman"/>
          <w:b/>
          <w:sz w:val="24"/>
          <w:szCs w:val="24"/>
        </w:rPr>
        <w:t>4</w:t>
      </w:r>
      <w:r w:rsidRPr="00D96C67">
        <w:rPr>
          <w:rFonts w:ascii="Times New Roman" w:hAnsi="Times New Roman" w:cs="Times New Roman"/>
          <w:b/>
          <w:sz w:val="24"/>
          <w:szCs w:val="24"/>
        </w:rPr>
        <w:t xml:space="preserve"> kell </w:t>
      </w:r>
      <w:r w:rsidR="00AC7781" w:rsidRPr="00D96C67">
        <w:rPr>
          <w:rFonts w:ascii="Times New Roman" w:hAnsi="Times New Roman" w:cs="Times New Roman"/>
          <w:b/>
          <w:sz w:val="24"/>
          <w:szCs w:val="24"/>
        </w:rPr>
        <w:t>10</w:t>
      </w:r>
      <w:r w:rsidR="00AC725F" w:rsidRPr="00D96C67">
        <w:rPr>
          <w:rFonts w:ascii="Times New Roman" w:hAnsi="Times New Roman" w:cs="Times New Roman"/>
          <w:b/>
          <w:sz w:val="24"/>
          <w:szCs w:val="24"/>
        </w:rPr>
        <w:t>.00</w:t>
      </w:r>
      <w:r w:rsidRPr="00D96C67">
        <w:rPr>
          <w:rFonts w:ascii="Times New Roman" w:hAnsi="Times New Roman" w:cs="Times New Roman"/>
          <w:sz w:val="24"/>
          <w:szCs w:val="24"/>
        </w:rPr>
        <w:t xml:space="preserve"> e-posti</w:t>
      </w:r>
      <w:r w:rsidRPr="00E27937">
        <w:rPr>
          <w:rFonts w:ascii="Times New Roman" w:hAnsi="Times New Roman" w:cs="Times New Roman"/>
          <w:sz w:val="24"/>
          <w:szCs w:val="24"/>
        </w:rPr>
        <w:t xml:space="preserve"> aadressil</w:t>
      </w:r>
      <w:r w:rsidRPr="004C3BF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C3BFB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>
        <w:rPr>
          <w:rFonts w:ascii="Times New Roman" w:hAnsi="Times New Roman" w:cs="Times New Roman"/>
        </w:rPr>
        <w:t xml:space="preserve">. </w:t>
      </w:r>
    </w:p>
    <w:p w:rsidR="00107A0B" w:rsidRPr="00131AC8" w:rsidRDefault="00107A0B" w:rsidP="00107A0B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1AC9" w:rsidRDefault="00107A0B" w:rsidP="00107A0B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</w:t>
      </w:r>
      <w:r>
        <w:rPr>
          <w:rFonts w:ascii="Times New Roman" w:hAnsi="Times New Roman" w:cs="Times New Roman"/>
          <w:sz w:val="24"/>
          <w:szCs w:val="24"/>
        </w:rPr>
        <w:t xml:space="preserve"> esitatud          tingimustele või kui </w:t>
      </w:r>
      <w:r w:rsidRPr="00131AC8">
        <w:rPr>
          <w:rFonts w:ascii="Times New Roman" w:hAnsi="Times New Roman" w:cs="Times New Roman"/>
          <w:sz w:val="24"/>
          <w:szCs w:val="24"/>
        </w:rPr>
        <w:t xml:space="preserve">pakkumuse maksumused ületavad hanke eeldatavat </w:t>
      </w:r>
      <w:r>
        <w:rPr>
          <w:rFonts w:ascii="Times New Roman" w:hAnsi="Times New Roman" w:cs="Times New Roman"/>
          <w:sz w:val="24"/>
          <w:szCs w:val="24"/>
        </w:rPr>
        <w:t>summat.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</w:t>
      </w:r>
      <w:r>
        <w:rPr>
          <w:rFonts w:ascii="Times New Roman" w:hAnsi="Times New Roman" w:cs="Times New Roman"/>
          <w:sz w:val="24"/>
          <w:szCs w:val="24"/>
        </w:rPr>
        <w:t>nkemenetluses.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lastRenderedPageBreak/>
        <w:t>ei esitatud ühtegi vastavaks tunnistatud pakkumust;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Kõigi pakkumuste tagasilükkamisel saadab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547D67">
        <w:rPr>
          <w:rFonts w:ascii="Times New Roman" w:hAnsi="Times New Roman" w:cs="Times New Roman"/>
          <w:sz w:val="24"/>
          <w:szCs w:val="24"/>
        </w:rPr>
        <w:t xml:space="preserve"> </w:t>
      </w:r>
      <w:r w:rsidRPr="00352DB0">
        <w:rPr>
          <w:rFonts w:ascii="Times New Roman" w:hAnsi="Times New Roman" w:cs="Times New Roman"/>
          <w:sz w:val="24"/>
          <w:szCs w:val="24"/>
        </w:rPr>
        <w:t xml:space="preserve">kõigile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52DB0">
        <w:rPr>
          <w:rFonts w:ascii="Times New Roman" w:hAnsi="Times New Roman" w:cs="Times New Roman"/>
          <w:sz w:val="24"/>
          <w:szCs w:val="24"/>
        </w:rPr>
        <w:t>akkujatele</w:t>
      </w:r>
      <w:r>
        <w:rPr>
          <w:rFonts w:ascii="Times New Roman" w:hAnsi="Times New Roman" w:cs="Times New Roman"/>
          <w:sz w:val="24"/>
          <w:szCs w:val="24"/>
        </w:rPr>
        <w:t xml:space="preserve"> koos põhjendustega</w:t>
      </w:r>
      <w:r w:rsidRPr="00352DB0">
        <w:rPr>
          <w:rFonts w:ascii="Times New Roman" w:hAnsi="Times New Roman" w:cs="Times New Roman"/>
          <w:sz w:val="24"/>
          <w:szCs w:val="24"/>
        </w:rPr>
        <w:t>.</w:t>
      </w:r>
    </w:p>
    <w:p w:rsidR="00107A0B" w:rsidRPr="00352DB0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352DB0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t>Pakkumuste hindamine</w:t>
      </w:r>
      <w:r w:rsidR="00A8321C">
        <w:rPr>
          <w:rFonts w:ascii="Times New Roman" w:hAnsi="Times New Roman" w:cs="Times New Roman"/>
          <w:b/>
          <w:sz w:val="24"/>
          <w:szCs w:val="24"/>
        </w:rPr>
        <w:t>, edukaks tunnistamine ja lepingu sõlmimine</w:t>
      </w:r>
    </w:p>
    <w:p w:rsidR="00107A0B" w:rsidRPr="00352DB0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107A0B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107A0B" w:rsidRDefault="00107A0B" w:rsidP="00A8321C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</w:p>
    <w:p w:rsidR="00D17AC9" w:rsidRPr="00D17AC9" w:rsidRDefault="00D17AC9" w:rsidP="00D17AC9">
      <w:pPr>
        <w:pStyle w:val="Loendilik"/>
        <w:suppressAutoHyphens/>
        <w:spacing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6E40D9" w:rsidRDefault="00107A0B" w:rsidP="006E40D9">
      <w:pPr>
        <w:pStyle w:val="Loendilik"/>
        <w:numPr>
          <w:ilvl w:val="0"/>
          <w:numId w:val="2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107A0B" w:rsidRPr="00041AC9" w:rsidRDefault="00107A0B" w:rsidP="00107A0B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</w:t>
      </w:r>
      <w:r w:rsidR="003C69F7">
        <w:rPr>
          <w:rFonts w:ascii="Times New Roman" w:hAnsi="Times New Roman" w:cs="Times New Roman"/>
          <w:sz w:val="24"/>
          <w:szCs w:val="24"/>
        </w:rPr>
        <w:t xml:space="preserve"> Nõva osavallavanem Aivi Heinleht, tel: +372 529 9364, e-post</w:t>
      </w:r>
      <w:r w:rsidRPr="00041AC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hyperlink r:id="rId9" w:history="1">
        <w:r w:rsidR="003C69F7" w:rsidRPr="008E0660">
          <w:rPr>
            <w:rStyle w:val="Hperlink"/>
            <w:rFonts w:ascii="Times New Roman" w:hAnsi="Times New Roman" w:cs="Times New Roman"/>
            <w:sz w:val="24"/>
          </w:rPr>
          <w:t>aivi.heinleht@laanenigula.ee</w:t>
        </w:r>
      </w:hyperlink>
      <w:r>
        <w:rPr>
          <w:rFonts w:ascii="Times New Roman" w:hAnsi="Times New Roman" w:cs="Times New Roman"/>
          <w:sz w:val="24"/>
        </w:rPr>
        <w:t>.</w:t>
      </w:r>
      <w:r w:rsidRPr="0004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236B5E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1. </w:t>
      </w:r>
      <w:r w:rsidR="00D02DC6">
        <w:rPr>
          <w:rFonts w:ascii="Times New Roman" w:hAnsi="Times New Roman" w:cs="Times New Roman"/>
          <w:sz w:val="24"/>
          <w:szCs w:val="24"/>
        </w:rPr>
        <w:t>Projekt</w:t>
      </w:r>
    </w:p>
    <w:p w:rsidR="00107A0B" w:rsidRPr="00E27937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Avaldus hankes osalemiseks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Maksumuse vorm</w:t>
      </w:r>
    </w:p>
    <w:p w:rsidR="003A7C42" w:rsidRPr="00594901" w:rsidRDefault="003A7C42" w:rsidP="00594901"/>
    <w:sectPr w:rsidR="003A7C42" w:rsidRPr="00594901" w:rsidSect="00443994">
      <w:headerReference w:type="default" r:id="rId10"/>
      <w:headerReference w:type="first" r:id="rId11"/>
      <w:footerReference w:type="first" r:id="rId12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491" w:rsidRDefault="00D45491" w:rsidP="005B2E99">
      <w:pPr>
        <w:spacing w:after="0" w:line="240" w:lineRule="auto"/>
      </w:pPr>
      <w:r>
        <w:separator/>
      </w:r>
    </w:p>
  </w:endnote>
  <w:endnote w:type="continuationSeparator" w:id="0">
    <w:p w:rsidR="00D45491" w:rsidRDefault="00D45491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Haapsalu mnt 6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 Telefon 472 0300                                                                   Arvelduskontod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90801 TAEBLA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E-post: </w:t>
    </w:r>
    <w:hyperlink r:id="rId1" w:history="1">
      <w:r w:rsidR="00B07133" w:rsidRPr="003E2A68">
        <w:rPr>
          <w:rStyle w:val="Hperlink"/>
          <w:rFonts w:ascii="Times New Roman" w:hAnsi="Times New Roman" w:cs="Times New Roman"/>
          <w:sz w:val="18"/>
          <w:szCs w:val="18"/>
        </w:rPr>
        <w:t>vv@laanenigula.ee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</w:t>
    </w:r>
    <w:r w:rsidR="00B07133">
      <w:rPr>
        <w:rFonts w:ascii="Times New Roman" w:hAnsi="Times New Roman" w:cs="Times New Roman"/>
        <w:sz w:val="18"/>
        <w:szCs w:val="18"/>
      </w:rPr>
      <w:t xml:space="preserve">     </w:t>
    </w:r>
    <w:r w:rsidRPr="00985379">
      <w:rPr>
        <w:rFonts w:ascii="Times New Roman" w:hAnsi="Times New Roman" w:cs="Times New Roman"/>
        <w:sz w:val="18"/>
        <w:szCs w:val="18"/>
      </w:rPr>
      <w:t>EE021010602005778000 SEB Pank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Lääne-Nigula vald                                       </w:t>
    </w:r>
    <w:hyperlink r:id="rId2" w:history="1">
      <w:r w:rsidRPr="00985379">
        <w:rPr>
          <w:rStyle w:val="Hperlink"/>
          <w:rFonts w:ascii="Times New Roman" w:hAnsi="Times New Roman" w:cs="Times New Roman"/>
          <w:sz w:val="18"/>
          <w:szCs w:val="18"/>
        </w:rPr>
        <w:t>www.laanenigula.ee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    EE722200001120149659 Swedbank</w:t>
    </w:r>
  </w:p>
  <w:p w:rsidR="00594901" w:rsidRPr="00985379" w:rsidRDefault="00594901" w:rsidP="00594901">
    <w:pPr>
      <w:pStyle w:val="Jalus"/>
      <w:tabs>
        <w:tab w:val="right" w:pos="9540"/>
      </w:tabs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 maakond                                                                                                                    EE831700017003565658 </w:t>
    </w:r>
    <w:proofErr w:type="spellStart"/>
    <w:r w:rsidRPr="00985379">
      <w:rPr>
        <w:rFonts w:ascii="Times New Roman" w:hAnsi="Times New Roman" w:cs="Times New Roman"/>
        <w:sz w:val="18"/>
        <w:szCs w:val="18"/>
      </w:rPr>
      <w:t>Luminor</w:t>
    </w:r>
    <w:proofErr w:type="spellEnd"/>
  </w:p>
  <w:p w:rsidR="00443994" w:rsidRPr="00594901" w:rsidRDefault="00594901" w:rsidP="00594901">
    <w:pPr>
      <w:pStyle w:val="Jalus"/>
      <w:rPr>
        <w:sz w:val="18"/>
        <w:szCs w:val="18"/>
      </w:rPr>
    </w:pPr>
    <w:proofErr w:type="spellStart"/>
    <w:r w:rsidRPr="00985379">
      <w:rPr>
        <w:rFonts w:ascii="Times New Roman" w:hAnsi="Times New Roman" w:cs="Times New Roman"/>
        <w:sz w:val="18"/>
        <w:szCs w:val="18"/>
      </w:rPr>
      <w:t>Reg</w:t>
    </w:r>
    <w:proofErr w:type="spellEnd"/>
    <w:r w:rsidRPr="00985379">
      <w:rPr>
        <w:rFonts w:ascii="Times New Roman" w:hAnsi="Times New Roman" w:cs="Times New Roman"/>
        <w:sz w:val="18"/>
        <w:szCs w:val="18"/>
      </w:rPr>
      <w:t xml:space="preserve"> kood </w:t>
    </w:r>
    <w:r w:rsidRPr="003870A6">
      <w:rPr>
        <w:rFonts w:ascii="Times New Roman" w:hAnsi="Times New Roman" w:cs="Times New Roman"/>
        <w:bCs/>
        <w:sz w:val="18"/>
        <w:szCs w:val="18"/>
        <w:shd w:val="clear" w:color="auto" w:fill="FFFFFF"/>
      </w:rPr>
      <w:t>75038598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491" w:rsidRDefault="00D45491" w:rsidP="005B2E99">
      <w:pPr>
        <w:spacing w:after="0" w:line="240" w:lineRule="auto"/>
      </w:pPr>
      <w:r>
        <w:separator/>
      </w:r>
    </w:p>
  </w:footnote>
  <w:footnote w:type="continuationSeparator" w:id="0">
    <w:p w:rsidR="00D45491" w:rsidRDefault="00D45491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</w:p>
  <w:p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0D" w:rsidRDefault="00BC4F81" w:rsidP="002D0073">
    <w:r>
      <w:rPr>
        <w:noProof/>
        <w:lang w:eastAsia="et-EE"/>
      </w:rPr>
      <w:drawing>
        <wp:inline distT="0" distB="0" distL="0" distR="0" wp14:anchorId="64586B6A" wp14:editId="6AA5CEC7">
          <wp:extent cx="2876550" cy="383034"/>
          <wp:effectExtent l="0" t="0" r="0" b="0"/>
          <wp:docPr id="37" name="Pilt 37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32" cy="38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51185406"/>
    <w:multiLevelType w:val="multilevel"/>
    <w:tmpl w:val="74B0F8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B"/>
    <w:rsid w:val="00007056"/>
    <w:rsid w:val="00025C7D"/>
    <w:rsid w:val="000B3D74"/>
    <w:rsid w:val="000C7673"/>
    <w:rsid w:val="0010350D"/>
    <w:rsid w:val="00107A0B"/>
    <w:rsid w:val="00177477"/>
    <w:rsid w:val="001C6440"/>
    <w:rsid w:val="001D208B"/>
    <w:rsid w:val="001E152D"/>
    <w:rsid w:val="001F6EE4"/>
    <w:rsid w:val="0024300E"/>
    <w:rsid w:val="002568B0"/>
    <w:rsid w:val="00275773"/>
    <w:rsid w:val="00294F3B"/>
    <w:rsid w:val="00297E1B"/>
    <w:rsid w:val="002D0073"/>
    <w:rsid w:val="00353821"/>
    <w:rsid w:val="003870A6"/>
    <w:rsid w:val="003A7C42"/>
    <w:rsid w:val="003B280C"/>
    <w:rsid w:val="003C69F7"/>
    <w:rsid w:val="00443994"/>
    <w:rsid w:val="00443CFB"/>
    <w:rsid w:val="00464B32"/>
    <w:rsid w:val="004B443C"/>
    <w:rsid w:val="004D203F"/>
    <w:rsid w:val="005418ED"/>
    <w:rsid w:val="005622F6"/>
    <w:rsid w:val="00594901"/>
    <w:rsid w:val="005A638E"/>
    <w:rsid w:val="005B2E99"/>
    <w:rsid w:val="005D48B4"/>
    <w:rsid w:val="00611EAA"/>
    <w:rsid w:val="00681184"/>
    <w:rsid w:val="0069473C"/>
    <w:rsid w:val="0069506F"/>
    <w:rsid w:val="006A418D"/>
    <w:rsid w:val="006A48B8"/>
    <w:rsid w:val="006E40D9"/>
    <w:rsid w:val="00703984"/>
    <w:rsid w:val="00723FE6"/>
    <w:rsid w:val="00735EBC"/>
    <w:rsid w:val="008070BA"/>
    <w:rsid w:val="00812AF3"/>
    <w:rsid w:val="00896374"/>
    <w:rsid w:val="008D5CBF"/>
    <w:rsid w:val="00901DFA"/>
    <w:rsid w:val="00904F51"/>
    <w:rsid w:val="00922DA0"/>
    <w:rsid w:val="00954DC9"/>
    <w:rsid w:val="009832AB"/>
    <w:rsid w:val="00983887"/>
    <w:rsid w:val="009A2806"/>
    <w:rsid w:val="009C5CD6"/>
    <w:rsid w:val="009E02EB"/>
    <w:rsid w:val="00A31AEF"/>
    <w:rsid w:val="00A622DD"/>
    <w:rsid w:val="00A8321C"/>
    <w:rsid w:val="00AC725F"/>
    <w:rsid w:val="00AC7781"/>
    <w:rsid w:val="00AF7B29"/>
    <w:rsid w:val="00B07133"/>
    <w:rsid w:val="00B1708E"/>
    <w:rsid w:val="00B176C0"/>
    <w:rsid w:val="00B6386A"/>
    <w:rsid w:val="00B81581"/>
    <w:rsid w:val="00B96BB0"/>
    <w:rsid w:val="00BA778B"/>
    <w:rsid w:val="00BC4F81"/>
    <w:rsid w:val="00BC722C"/>
    <w:rsid w:val="00BE66DC"/>
    <w:rsid w:val="00BE7AA5"/>
    <w:rsid w:val="00C047B5"/>
    <w:rsid w:val="00C22E90"/>
    <w:rsid w:val="00C623C1"/>
    <w:rsid w:val="00CD3421"/>
    <w:rsid w:val="00CD46AB"/>
    <w:rsid w:val="00CD5A1E"/>
    <w:rsid w:val="00D02DC6"/>
    <w:rsid w:val="00D17AC9"/>
    <w:rsid w:val="00D45491"/>
    <w:rsid w:val="00D819AF"/>
    <w:rsid w:val="00D966DD"/>
    <w:rsid w:val="00D96C67"/>
    <w:rsid w:val="00DE1DA6"/>
    <w:rsid w:val="00DE20BB"/>
    <w:rsid w:val="00DF225B"/>
    <w:rsid w:val="00E0573B"/>
    <w:rsid w:val="00E51632"/>
    <w:rsid w:val="00E654F7"/>
    <w:rsid w:val="00E971CC"/>
    <w:rsid w:val="00F21173"/>
    <w:rsid w:val="00F72ADA"/>
    <w:rsid w:val="00F8736E"/>
    <w:rsid w:val="00FF25A6"/>
    <w:rsid w:val="00FF2761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C54AD7"/>
  <w15:chartTrackingRefBased/>
  <w15:docId w15:val="{E3468B09-769B-4820-95F6-87924306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7A0B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107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107A0B"/>
    <w:pPr>
      <w:ind w:left="720"/>
      <w:contextualSpacing/>
    </w:pPr>
  </w:style>
  <w:style w:type="paragraph" w:customStyle="1" w:styleId="Style1">
    <w:name w:val="Style1"/>
    <w:basedOn w:val="Pealkiri1"/>
    <w:link w:val="Style1Char"/>
    <w:qFormat/>
    <w:rsid w:val="00107A0B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107A0B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107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ivi.heinleht@laanenigula.e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/" TargetMode="External"/><Relationship Id="rId1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.treier\Desktop\LOOMAD\HANGE\Lisa%201%20LN%20Vallavalits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B80CB-7E46-4F22-843E-EABE84344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Lisa 1 LN Vallavalitsus.dotx</Template>
  <TotalTime>101</TotalTime>
  <Pages>2</Pages>
  <Words>380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Treier</dc:creator>
  <cp:keywords/>
  <dc:description/>
  <cp:lastModifiedBy>Olev Peetris</cp:lastModifiedBy>
  <cp:revision>22</cp:revision>
  <dcterms:created xsi:type="dcterms:W3CDTF">2024-03-20T06:39:00Z</dcterms:created>
  <dcterms:modified xsi:type="dcterms:W3CDTF">2024-07-18T09:46:00Z</dcterms:modified>
</cp:coreProperties>
</file>